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0AAC4" w14:textId="43492DFD" w:rsidR="00025A90" w:rsidRPr="00610FC8" w:rsidRDefault="00025A90" w:rsidP="00025A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</w:t>
      </w:r>
      <w:r w:rsidRPr="00A700E3">
        <w:rPr>
          <w:rFonts w:ascii="Arial" w:hAnsi="Arial" w:cs="Arial"/>
          <w:b/>
          <w:sz w:val="22"/>
          <w:szCs w:val="22"/>
        </w:rPr>
        <w:t>-25</w:t>
      </w:r>
      <w:r w:rsidR="00A700E3" w:rsidRPr="00A700E3">
        <w:rPr>
          <w:rFonts w:ascii="Arial" w:hAnsi="Arial" w:cs="Arial"/>
          <w:b/>
          <w:sz w:val="22"/>
          <w:szCs w:val="22"/>
        </w:rPr>
        <w:t>4420</w:t>
      </w:r>
    </w:p>
    <w:p w14:paraId="0313E89D" w14:textId="77777777" w:rsidR="00025A90" w:rsidRPr="00610FC8" w:rsidRDefault="00025A90" w:rsidP="00025A90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E35D4AD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4B0577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06BA196E" w14:textId="222CF1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0577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F7DC1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098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DA098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213E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 [to be SA3]</w:t>
      </w:r>
    </w:p>
    <w:p w14:paraId="2548326B" w14:textId="4664D0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4969C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 w:rsidRPr="00FC52C3">
        <w:rPr>
          <w:rFonts w:ascii="Arial" w:hAnsi="Arial" w:cs="Arial"/>
          <w:b/>
          <w:bCs/>
          <w:sz w:val="22"/>
          <w:szCs w:val="22"/>
        </w:rPr>
        <w:t>SA2, RAN3,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715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1E16F7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Bo.Bjerrum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09E6D9E5" w:rsidR="00217B0E" w:rsidRDefault="00217B0E" w:rsidP="00217B0E">
      <w:r w:rsidRPr="00586CBE">
        <w:t xml:space="preserve">SA3 thanks </w:t>
      </w:r>
      <w:r w:rsidR="00D21D1B">
        <w:t>RAN2</w:t>
      </w:r>
      <w:r w:rsidR="00D21D1B" w:rsidRPr="00586CBE">
        <w:t xml:space="preserve"> </w:t>
      </w:r>
      <w:r w:rsidRPr="00586CBE">
        <w:t xml:space="preserve">for the question regarding </w:t>
      </w:r>
      <w:r w:rsidR="004F6F1F">
        <w:t>security parameters in the paging message.</w:t>
      </w:r>
    </w:p>
    <w:p w14:paraId="081BF245" w14:textId="09C182F3" w:rsidR="00DD31A0" w:rsidRDefault="00DD31A0" w:rsidP="00217B0E">
      <w:r>
        <w:t>SA3 provides the following answers:</w:t>
      </w:r>
    </w:p>
    <w:p w14:paraId="200BBD94" w14:textId="539CD3D8" w:rsidR="00CB10D7" w:rsidRPr="00CB10D7" w:rsidRDefault="00C253D2" w:rsidP="00CB10D7">
      <w:pPr>
        <w:pStyle w:val="ListParagraph"/>
        <w:numPr>
          <w:ilvl w:val="0"/>
          <w:numId w:val="9"/>
        </w:numPr>
        <w:rPr>
          <w:bCs/>
          <w:i/>
        </w:rPr>
      </w:pPr>
      <w:r w:rsidRPr="008879EA">
        <w:rPr>
          <w:u w:val="single"/>
        </w:rPr>
        <w:t>Question 1</w:t>
      </w:r>
      <w:r w:rsidRPr="00C253D2">
        <w:t xml:space="preserve">: </w:t>
      </w:r>
      <w:r w:rsidR="008879EA" w:rsidRPr="008879EA">
        <w:rPr>
          <w:bCs/>
        </w:rPr>
        <w:t xml:space="preserve">Whether the 128 bits security parameter </w:t>
      </w:r>
      <w:proofErr w:type="gramStart"/>
      <w:r w:rsidR="008879EA" w:rsidRPr="008879EA">
        <w:rPr>
          <w:bCs/>
        </w:rPr>
        <w:t>has to</w:t>
      </w:r>
      <w:proofErr w:type="gramEnd"/>
      <w:r w:rsidR="008879EA" w:rsidRPr="008879EA">
        <w:rPr>
          <w:bCs/>
        </w:rPr>
        <w:t xml:space="preserve"> be included in every paging message? </w:t>
      </w:r>
    </w:p>
    <w:p w14:paraId="0DB2D4DF" w14:textId="43E0A6C4" w:rsidR="00CB10D7" w:rsidRPr="003A7AE3" w:rsidRDefault="00CB10D7" w:rsidP="002D6EB1">
      <w:pPr>
        <w:pStyle w:val="ListParagraph"/>
        <w:numPr>
          <w:ilvl w:val="1"/>
          <w:numId w:val="9"/>
        </w:numPr>
        <w:rPr>
          <w:bCs/>
        </w:rPr>
      </w:pPr>
      <w:r>
        <w:rPr>
          <w:u w:val="single"/>
        </w:rPr>
        <w:t xml:space="preserve">Answer </w:t>
      </w:r>
      <w:r w:rsidR="001A184E">
        <w:rPr>
          <w:u w:val="single"/>
        </w:rPr>
        <w:t>1:</w:t>
      </w:r>
      <w:r w:rsidR="001A184E" w:rsidRPr="008D31B3">
        <w:t xml:space="preserve"> The </w:t>
      </w:r>
      <w:proofErr w:type="spellStart"/>
      <w:r w:rsidR="008708E5" w:rsidRPr="008708E5">
        <w:rPr>
          <w:u w:val="single"/>
          <w:lang w:val="fr-FR"/>
        </w:rPr>
        <w:t>RAND</w:t>
      </w:r>
      <w:r w:rsidR="008708E5" w:rsidRPr="008708E5">
        <w:rPr>
          <w:u w:val="single"/>
          <w:vertAlign w:val="subscript"/>
          <w:lang w:val="fr-FR"/>
        </w:rPr>
        <w:t>AIOT_n</w:t>
      </w:r>
      <w:proofErr w:type="spellEnd"/>
      <w:r w:rsidR="008708E5">
        <w:rPr>
          <w:u w:val="single"/>
          <w:vertAlign w:val="subscript"/>
          <w:lang w:val="fr-FR"/>
        </w:rPr>
        <w:t xml:space="preserve"> </w:t>
      </w:r>
      <w:r w:rsidR="008708E5" w:rsidRPr="008708E5">
        <w:rPr>
          <w:bCs/>
        </w:rPr>
        <w:t xml:space="preserve">in </w:t>
      </w:r>
      <w:r w:rsidR="008708E5">
        <w:rPr>
          <w:bCs/>
        </w:rPr>
        <w:t>the R2D paging message</w:t>
      </w:r>
      <w:r w:rsidR="00B2490C">
        <w:rPr>
          <w:bCs/>
        </w:rPr>
        <w:t>,</w:t>
      </w:r>
      <w:r w:rsidR="004C00F7">
        <w:rPr>
          <w:bCs/>
        </w:rPr>
        <w:t xml:space="preserve"> and </w:t>
      </w:r>
      <w:r w:rsidR="005913B3" w:rsidRPr="005913B3">
        <w:rPr>
          <w:bCs/>
        </w:rPr>
        <w:t>RES</w:t>
      </w:r>
      <w:r w:rsidR="005913B3" w:rsidRPr="005913B3">
        <w:rPr>
          <w:bCs/>
          <w:vertAlign w:val="subscript"/>
        </w:rPr>
        <w:t>AIOT</w:t>
      </w:r>
      <w:r w:rsidR="00B2490C">
        <w:rPr>
          <w:bCs/>
          <w:vertAlign w:val="subscript"/>
        </w:rPr>
        <w:t xml:space="preserve"> </w:t>
      </w:r>
      <w:r w:rsidR="00B2490C" w:rsidRPr="003A7AE3">
        <w:rPr>
          <w:bCs/>
        </w:rPr>
        <w:t xml:space="preserve">and </w:t>
      </w:r>
      <w:proofErr w:type="spellStart"/>
      <w:r w:rsidR="00276ED1" w:rsidRPr="00276ED1">
        <w:rPr>
          <w:bCs/>
          <w:lang w:val="en-US"/>
        </w:rPr>
        <w:t>RAND</w:t>
      </w:r>
      <w:r w:rsidR="00276ED1" w:rsidRPr="00276ED1">
        <w:rPr>
          <w:bCs/>
          <w:vertAlign w:val="subscript"/>
          <w:lang w:val="en-US"/>
        </w:rPr>
        <w:t>AIOT_d</w:t>
      </w:r>
      <w:proofErr w:type="spellEnd"/>
      <w:r w:rsidR="00276ED1">
        <w:rPr>
          <w:bCs/>
          <w:vertAlign w:val="subscript"/>
          <w:lang w:val="en-US"/>
        </w:rPr>
        <w:t xml:space="preserve"> </w:t>
      </w:r>
      <w:r w:rsidR="00106CF6">
        <w:rPr>
          <w:bCs/>
        </w:rPr>
        <w:t>in the D2R message</w:t>
      </w:r>
      <w:r w:rsidR="007B4375">
        <w:rPr>
          <w:bCs/>
        </w:rPr>
        <w:t>,</w:t>
      </w:r>
      <w:r w:rsidR="00106CF6">
        <w:rPr>
          <w:bCs/>
        </w:rPr>
        <w:t xml:space="preserve"> are </w:t>
      </w:r>
      <w:r w:rsidR="007B4375">
        <w:rPr>
          <w:bCs/>
        </w:rPr>
        <w:t xml:space="preserve">security </w:t>
      </w:r>
      <w:r w:rsidR="00106CF6">
        <w:rPr>
          <w:bCs/>
        </w:rPr>
        <w:t>parameters used during authentication</w:t>
      </w:r>
      <w:r w:rsidR="007B4375">
        <w:rPr>
          <w:bCs/>
        </w:rPr>
        <w:t xml:space="preserve"> of the device. As </w:t>
      </w:r>
      <w:r w:rsidR="00FC4E6C">
        <w:rPr>
          <w:bCs/>
        </w:rPr>
        <w:t xml:space="preserve">device </w:t>
      </w:r>
      <w:r w:rsidR="007B4375">
        <w:rPr>
          <w:bCs/>
        </w:rPr>
        <w:t xml:space="preserve">authentication is mandatory </w:t>
      </w:r>
      <w:r w:rsidR="00FC4E6C">
        <w:rPr>
          <w:bCs/>
        </w:rPr>
        <w:t xml:space="preserve">the parameters always </w:t>
      </w:r>
      <w:r w:rsidR="00CA7F0B">
        <w:rPr>
          <w:bCs/>
        </w:rPr>
        <w:t>need</w:t>
      </w:r>
      <w:r w:rsidR="00FC4E6C">
        <w:rPr>
          <w:bCs/>
        </w:rPr>
        <w:t xml:space="preserve"> to be included in the </w:t>
      </w:r>
      <w:r w:rsidR="00CB0B51">
        <w:rPr>
          <w:bCs/>
        </w:rPr>
        <w:t>paging request and reply.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3125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C2684">
        <w:rPr>
          <w:rFonts w:ascii="Arial" w:hAnsi="Arial" w:cs="Arial"/>
          <w:b/>
        </w:rPr>
        <w:t>RAN2</w:t>
      </w:r>
    </w:p>
    <w:p w14:paraId="066613F7" w14:textId="5C24363B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D21D1B">
        <w:t>RAN2</w:t>
      </w:r>
      <w:r w:rsidR="00586CBE" w:rsidRPr="00586CBE">
        <w:t xml:space="preserve"> to take the </w:t>
      </w:r>
      <w:r w:rsidR="00FC4E6C">
        <w:t>answer</w:t>
      </w:r>
      <w:r w:rsidR="00FC4E6C" w:rsidRPr="00586CBE">
        <w:t xml:space="preserve"> </w:t>
      </w:r>
      <w:r w:rsidR="00586CBE" w:rsidRPr="00586CBE">
        <w:t>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016BAF24" w:rsidR="00CF0010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p w14:paraId="155ABCDA" w14:textId="705E050A" w:rsidR="00FC52C3" w:rsidRDefault="00FC52C3" w:rsidP="00FC52C3">
      <w:pPr>
        <w:rPr>
          <w:lang w:val="sv-SE"/>
        </w:rPr>
      </w:pPr>
      <w:r>
        <w:rPr>
          <w:lang w:val="sv-SE"/>
        </w:rPr>
        <w:t>SA3#12</w:t>
      </w:r>
      <w:r w:rsidR="00CB15BD">
        <w:rPr>
          <w:lang w:val="sv-SE"/>
        </w:rPr>
        <w:t>7</w:t>
      </w:r>
      <w:r>
        <w:rPr>
          <w:lang w:val="sv-SE"/>
        </w:rPr>
        <w:tab/>
      </w:r>
      <w:r w:rsidR="00D21D1B">
        <w:rPr>
          <w:lang w:val="sv-SE"/>
        </w:rPr>
        <w:t>13</w:t>
      </w:r>
      <w:r>
        <w:rPr>
          <w:lang w:val="sv-SE"/>
        </w:rPr>
        <w:t xml:space="preserve"> – </w:t>
      </w:r>
      <w:r w:rsidR="00D21D1B">
        <w:rPr>
          <w:lang w:val="sv-SE"/>
        </w:rPr>
        <w:t>17</w:t>
      </w:r>
      <w:r>
        <w:rPr>
          <w:lang w:val="sv-SE"/>
        </w:rPr>
        <w:t xml:space="preserve"> </w:t>
      </w:r>
      <w:proofErr w:type="gramStart"/>
      <w:r w:rsidR="00D21D1B">
        <w:rPr>
          <w:lang w:val="sv-SE"/>
        </w:rPr>
        <w:t>April</w:t>
      </w:r>
      <w:proofErr w:type="gramEnd"/>
      <w:r>
        <w:rPr>
          <w:lang w:val="sv-SE"/>
        </w:rPr>
        <w:t xml:space="preserve"> 202</w:t>
      </w:r>
      <w:r w:rsidR="004C2684">
        <w:rPr>
          <w:lang w:val="sv-SE"/>
        </w:rPr>
        <w:t>6</w:t>
      </w:r>
      <w:r>
        <w:rPr>
          <w:lang w:val="sv-SE"/>
        </w:rPr>
        <w:tab/>
      </w:r>
      <w:r>
        <w:rPr>
          <w:lang w:val="sv-SE"/>
        </w:rPr>
        <w:tab/>
      </w:r>
      <w:r w:rsidR="0010416E">
        <w:rPr>
          <w:lang w:val="sv-SE"/>
        </w:rPr>
        <w:t>Malta</w:t>
      </w:r>
      <w:r>
        <w:rPr>
          <w:lang w:val="sv-SE"/>
        </w:rPr>
        <w:t xml:space="preserve">, </w:t>
      </w:r>
      <w:r w:rsidR="0010416E">
        <w:rPr>
          <w:lang w:val="sv-SE"/>
        </w:rPr>
        <w:t>MT</w:t>
      </w:r>
    </w:p>
    <w:p w14:paraId="6E8894ED" w14:textId="77777777" w:rsidR="00FC52C3" w:rsidRPr="00686085" w:rsidRDefault="00FC52C3" w:rsidP="002F1940">
      <w:pPr>
        <w:rPr>
          <w:lang w:val="sv-SE"/>
        </w:rPr>
      </w:pPr>
    </w:p>
    <w:sectPr w:rsidR="00FC52C3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10C0" w14:textId="77777777" w:rsidR="00A42DC2" w:rsidRDefault="00A42DC2">
      <w:pPr>
        <w:spacing w:after="0"/>
      </w:pPr>
      <w:r>
        <w:separator/>
      </w:r>
    </w:p>
  </w:endnote>
  <w:endnote w:type="continuationSeparator" w:id="0">
    <w:p w14:paraId="0EC06F8C" w14:textId="77777777" w:rsidR="00A42DC2" w:rsidRDefault="00A42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F35C" w14:textId="77777777" w:rsidR="00A42DC2" w:rsidRDefault="00A42DC2">
      <w:pPr>
        <w:spacing w:after="0"/>
      </w:pPr>
      <w:r>
        <w:separator/>
      </w:r>
    </w:p>
  </w:footnote>
  <w:footnote w:type="continuationSeparator" w:id="0">
    <w:p w14:paraId="26356BFB" w14:textId="77777777" w:rsidR="00A42DC2" w:rsidRDefault="00A42D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clip_image00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253E04"/>
    <w:multiLevelType w:val="hybridMultilevel"/>
    <w:tmpl w:val="C4BC0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3966119">
    <w:abstractNumId w:val="4"/>
  </w:num>
  <w:num w:numId="9" w16cid:durableId="10426782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A90"/>
    <w:rsid w:val="00046AA9"/>
    <w:rsid w:val="00053F93"/>
    <w:rsid w:val="000644C6"/>
    <w:rsid w:val="00073D85"/>
    <w:rsid w:val="00074D3C"/>
    <w:rsid w:val="00084D35"/>
    <w:rsid w:val="00087681"/>
    <w:rsid w:val="000B21DF"/>
    <w:rsid w:val="000E6116"/>
    <w:rsid w:val="000F6242"/>
    <w:rsid w:val="00102107"/>
    <w:rsid w:val="00103FF1"/>
    <w:rsid w:val="0010416E"/>
    <w:rsid w:val="00106CF6"/>
    <w:rsid w:val="001527B9"/>
    <w:rsid w:val="00177751"/>
    <w:rsid w:val="00196B59"/>
    <w:rsid w:val="001A14F2"/>
    <w:rsid w:val="001A184E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76ED1"/>
    <w:rsid w:val="002869FE"/>
    <w:rsid w:val="002D6EB1"/>
    <w:rsid w:val="002E01C1"/>
    <w:rsid w:val="002F1940"/>
    <w:rsid w:val="00321FED"/>
    <w:rsid w:val="00322204"/>
    <w:rsid w:val="00350999"/>
    <w:rsid w:val="00383545"/>
    <w:rsid w:val="00386AD8"/>
    <w:rsid w:val="00395ADA"/>
    <w:rsid w:val="003A7AE3"/>
    <w:rsid w:val="003B663C"/>
    <w:rsid w:val="003C06D2"/>
    <w:rsid w:val="003F5E20"/>
    <w:rsid w:val="00433500"/>
    <w:rsid w:val="00433F71"/>
    <w:rsid w:val="0043559E"/>
    <w:rsid w:val="00440D43"/>
    <w:rsid w:val="00441B3A"/>
    <w:rsid w:val="004572F7"/>
    <w:rsid w:val="00462DEE"/>
    <w:rsid w:val="00470DF6"/>
    <w:rsid w:val="00490D22"/>
    <w:rsid w:val="004B0577"/>
    <w:rsid w:val="004C00F7"/>
    <w:rsid w:val="004C2684"/>
    <w:rsid w:val="004C6740"/>
    <w:rsid w:val="004D0F80"/>
    <w:rsid w:val="004E3939"/>
    <w:rsid w:val="004E65B2"/>
    <w:rsid w:val="004F32F4"/>
    <w:rsid w:val="004F6F1F"/>
    <w:rsid w:val="00526DDD"/>
    <w:rsid w:val="00540442"/>
    <w:rsid w:val="0056242A"/>
    <w:rsid w:val="00574A4A"/>
    <w:rsid w:val="00577ADE"/>
    <w:rsid w:val="00577AFC"/>
    <w:rsid w:val="00586CBE"/>
    <w:rsid w:val="005913B3"/>
    <w:rsid w:val="005A5F33"/>
    <w:rsid w:val="005B6433"/>
    <w:rsid w:val="005C1E2E"/>
    <w:rsid w:val="00600403"/>
    <w:rsid w:val="006052AD"/>
    <w:rsid w:val="00686085"/>
    <w:rsid w:val="00696906"/>
    <w:rsid w:val="0073766B"/>
    <w:rsid w:val="00740C64"/>
    <w:rsid w:val="00774317"/>
    <w:rsid w:val="00794770"/>
    <w:rsid w:val="007B4375"/>
    <w:rsid w:val="007B43D4"/>
    <w:rsid w:val="007C4FF7"/>
    <w:rsid w:val="007F4F92"/>
    <w:rsid w:val="008170C6"/>
    <w:rsid w:val="00843FB7"/>
    <w:rsid w:val="008708E5"/>
    <w:rsid w:val="008758B0"/>
    <w:rsid w:val="008879EA"/>
    <w:rsid w:val="008A7D8A"/>
    <w:rsid w:val="008C0DB2"/>
    <w:rsid w:val="008D31B3"/>
    <w:rsid w:val="008D3E9C"/>
    <w:rsid w:val="008D772F"/>
    <w:rsid w:val="00914CD1"/>
    <w:rsid w:val="00926367"/>
    <w:rsid w:val="00944BAC"/>
    <w:rsid w:val="00944EC9"/>
    <w:rsid w:val="00952554"/>
    <w:rsid w:val="009528CF"/>
    <w:rsid w:val="009603F6"/>
    <w:rsid w:val="009655A2"/>
    <w:rsid w:val="0098701F"/>
    <w:rsid w:val="00994089"/>
    <w:rsid w:val="009963AC"/>
    <w:rsid w:val="0099764C"/>
    <w:rsid w:val="009C01E1"/>
    <w:rsid w:val="009E0B14"/>
    <w:rsid w:val="00A25847"/>
    <w:rsid w:val="00A42DC2"/>
    <w:rsid w:val="00A455B0"/>
    <w:rsid w:val="00A57D88"/>
    <w:rsid w:val="00A700E3"/>
    <w:rsid w:val="00A70448"/>
    <w:rsid w:val="00AA2831"/>
    <w:rsid w:val="00AA4FF3"/>
    <w:rsid w:val="00AE1B3E"/>
    <w:rsid w:val="00B2490C"/>
    <w:rsid w:val="00B35644"/>
    <w:rsid w:val="00B365D9"/>
    <w:rsid w:val="00B724D3"/>
    <w:rsid w:val="00B85F6B"/>
    <w:rsid w:val="00B97703"/>
    <w:rsid w:val="00BA09A2"/>
    <w:rsid w:val="00BA3D66"/>
    <w:rsid w:val="00BC0ACC"/>
    <w:rsid w:val="00BC6BE6"/>
    <w:rsid w:val="00C04BFC"/>
    <w:rsid w:val="00C17229"/>
    <w:rsid w:val="00C177B5"/>
    <w:rsid w:val="00C253D2"/>
    <w:rsid w:val="00C56F8B"/>
    <w:rsid w:val="00C91EF3"/>
    <w:rsid w:val="00CA7F0B"/>
    <w:rsid w:val="00CB0B51"/>
    <w:rsid w:val="00CB10D7"/>
    <w:rsid w:val="00CB15BD"/>
    <w:rsid w:val="00CB2B16"/>
    <w:rsid w:val="00CF0010"/>
    <w:rsid w:val="00CF6087"/>
    <w:rsid w:val="00D14BB6"/>
    <w:rsid w:val="00D21D1B"/>
    <w:rsid w:val="00D31981"/>
    <w:rsid w:val="00D33624"/>
    <w:rsid w:val="00D35061"/>
    <w:rsid w:val="00D66CB0"/>
    <w:rsid w:val="00D7484B"/>
    <w:rsid w:val="00D90D96"/>
    <w:rsid w:val="00D91A4F"/>
    <w:rsid w:val="00DA0981"/>
    <w:rsid w:val="00DC47B4"/>
    <w:rsid w:val="00DD31A0"/>
    <w:rsid w:val="00E003DF"/>
    <w:rsid w:val="00E2241D"/>
    <w:rsid w:val="00E61300"/>
    <w:rsid w:val="00E665BE"/>
    <w:rsid w:val="00EB0BC7"/>
    <w:rsid w:val="00EC3916"/>
    <w:rsid w:val="00EE0D9E"/>
    <w:rsid w:val="00EE31A4"/>
    <w:rsid w:val="00F00591"/>
    <w:rsid w:val="00F25496"/>
    <w:rsid w:val="00F33D6B"/>
    <w:rsid w:val="00F667CF"/>
    <w:rsid w:val="00F803BE"/>
    <w:rsid w:val="00F8220F"/>
    <w:rsid w:val="00FB2E7B"/>
    <w:rsid w:val="00FC4E6C"/>
    <w:rsid w:val="00FC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C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RBI5PAMIO524-1616901215-61521</_dlc_DocId>
    <_dlc_DocIdUrl xmlns="71c5aaf6-e6ce-465b-b873-5148d2a4c105">
      <Url>https://nokia.sharepoint.com/sites/gxp/_layouts/15/DocIdRedir.aspx?ID=RBI5PAMIO524-1616901215-61521</Url>
      <Description>RBI5PAMIO524-1616901215-61521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04D584-62CF-42B9-8E96-66998E25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1</Pages>
  <Words>181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129</cp:revision>
  <cp:lastPrinted>2002-04-23T07:10:00Z</cp:lastPrinted>
  <dcterms:created xsi:type="dcterms:W3CDTF">2021-12-23T17:29:00Z</dcterms:created>
  <dcterms:modified xsi:type="dcterms:W3CDTF">2025-11-10T10:49:00Z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7f1ad06f-972a-4b14-9bcc-75088de395cb</vt:lpwstr>
  </property>
  <property fmtid="{D5CDD505-2E9C-101B-9397-08002B2CF9AE}" pid="4" name="MediaServiceImageTags">
    <vt:lpwstr/>
  </property>
</Properties>
</file>